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C3B9D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Stephyn</w:t>
      </w:r>
      <w:proofErr w:type="spellEnd"/>
      <w:r>
        <w:rPr>
          <w:rFonts w:cs="Times New Roman"/>
          <w:szCs w:val="24"/>
          <w:u w:val="single"/>
        </w:rPr>
        <w:t xml:space="preserve"> CHIRCHE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5397D318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Staplehurst, Kent.</w:t>
      </w:r>
    </w:p>
    <w:p w14:paraId="028A307D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</w:p>
    <w:p w14:paraId="0A72ED0D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</w:p>
    <w:p w14:paraId="75FCC3B2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made his Will.</w:t>
      </w:r>
    </w:p>
    <w:p w14:paraId="7CEC686E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146F40B8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</w:p>
    <w:p w14:paraId="0B1296F5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</w:p>
    <w:p w14:paraId="6335ECC0" w14:textId="77777777" w:rsidR="00C01CE6" w:rsidRDefault="00C01CE6" w:rsidP="00C01C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634BB2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BDB3" w14:textId="77777777" w:rsidR="00C01CE6" w:rsidRDefault="00C01CE6" w:rsidP="009139A6">
      <w:r>
        <w:separator/>
      </w:r>
    </w:p>
  </w:endnote>
  <w:endnote w:type="continuationSeparator" w:id="0">
    <w:p w14:paraId="66124D4E" w14:textId="77777777" w:rsidR="00C01CE6" w:rsidRDefault="00C01C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DE5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15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45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D7E0" w14:textId="77777777" w:rsidR="00C01CE6" w:rsidRDefault="00C01CE6" w:rsidP="009139A6">
      <w:r>
        <w:separator/>
      </w:r>
    </w:p>
  </w:footnote>
  <w:footnote w:type="continuationSeparator" w:id="0">
    <w:p w14:paraId="36DC4DCD" w14:textId="77777777" w:rsidR="00C01CE6" w:rsidRDefault="00C01C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16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0D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25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CE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1CE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7FAB1"/>
  <w15:chartTrackingRefBased/>
  <w15:docId w15:val="{BA338EB2-E00A-48EF-BE74-6EBD2BC2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1C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2022-12-06T21:29:00Z</dcterms:created>
  <dcterms:modified xsi:type="dcterms:W3CDTF">2022-12-06T21:30:00Z</dcterms:modified>
</cp:coreProperties>
</file>